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88E" w:rsidRDefault="0067188E" w:rsidP="00671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WRETH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7188E" w:rsidRDefault="0067188E" w:rsidP="00671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Hilderstone</w:t>
      </w:r>
      <w:proofErr w:type="spellEnd"/>
      <w:r>
        <w:rPr>
          <w:rFonts w:ascii="Times New Roman" w:hAnsi="Times New Roman" w:cs="Times New Roman"/>
        </w:rPr>
        <w:t>, Norfolk. Clerk.</w:t>
      </w:r>
    </w:p>
    <w:p w:rsidR="0067188E" w:rsidRDefault="0067188E" w:rsidP="0067188E">
      <w:pPr>
        <w:rPr>
          <w:rFonts w:ascii="Times New Roman" w:hAnsi="Times New Roman" w:cs="Times New Roman"/>
        </w:rPr>
      </w:pPr>
    </w:p>
    <w:p w:rsidR="0067188E" w:rsidRDefault="0067188E" w:rsidP="0067188E">
      <w:pPr>
        <w:rPr>
          <w:rFonts w:ascii="Times New Roman" w:hAnsi="Times New Roman" w:cs="Times New Roman"/>
        </w:rPr>
      </w:pPr>
    </w:p>
    <w:p w:rsidR="0067188E" w:rsidRDefault="0067188E" w:rsidP="00671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Brampton(q.v.) brought a plaint of debt against him, John </w:t>
      </w:r>
    </w:p>
    <w:p w:rsidR="0067188E" w:rsidRDefault="0067188E" w:rsidP="0067188E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Glove of New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Buckenham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(q.v.), Thomas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Harneys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 Norwich(q.v.),</w:t>
      </w:r>
    </w:p>
    <w:p w:rsidR="0067188E" w:rsidRDefault="0067188E" w:rsidP="0067188E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Curson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Billingford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(q.v.) and Richard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Ryslee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 of Great</w:t>
      </w:r>
    </w:p>
    <w:p w:rsidR="0067188E" w:rsidRDefault="0067188E" w:rsidP="0067188E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Cressingham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(q.v.).</w:t>
      </w:r>
    </w:p>
    <w:p w:rsidR="0067188E" w:rsidRDefault="0067188E" w:rsidP="0067188E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7188E" w:rsidRDefault="0067188E" w:rsidP="0067188E">
      <w:pPr>
        <w:rPr>
          <w:rFonts w:ascii="Times New Roman" w:hAnsi="Times New Roman" w:cs="Times New Roman"/>
        </w:rPr>
      </w:pPr>
    </w:p>
    <w:p w:rsidR="0067188E" w:rsidRDefault="0067188E" w:rsidP="0067188E">
      <w:pPr>
        <w:rPr>
          <w:rFonts w:ascii="Times New Roman" w:hAnsi="Times New Roman" w:cs="Times New Roman"/>
        </w:rPr>
      </w:pPr>
    </w:p>
    <w:p w:rsidR="0067188E" w:rsidRDefault="0067188E" w:rsidP="006718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6718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88E" w:rsidRDefault="0067188E" w:rsidP="00E71FC3">
      <w:r>
        <w:separator/>
      </w:r>
    </w:p>
  </w:endnote>
  <w:endnote w:type="continuationSeparator" w:id="0">
    <w:p w:rsidR="0067188E" w:rsidRDefault="006718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88E" w:rsidRDefault="0067188E" w:rsidP="00E71FC3">
      <w:r>
        <w:separator/>
      </w:r>
    </w:p>
  </w:footnote>
  <w:footnote w:type="continuationSeparator" w:id="0">
    <w:p w:rsidR="0067188E" w:rsidRDefault="006718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88E"/>
    <w:rsid w:val="001A7C09"/>
    <w:rsid w:val="00577BD5"/>
    <w:rsid w:val="00656CBA"/>
    <w:rsid w:val="0067188E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FF90A4-DBB2-4052-89ED-6294911A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718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718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2017-03-28T19:13:00Z</dcterms:created>
  <dcterms:modified xsi:type="dcterms:W3CDTF">2017-03-28T19:13:00Z</dcterms:modified>
</cp:coreProperties>
</file>